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83097" w14:textId="7048EF3E" w:rsidR="00492B11" w:rsidRPr="00894EF0" w:rsidRDefault="00492B11" w:rsidP="00492B11">
      <w:pPr>
        <w:pStyle w:val="Nagwek1"/>
        <w:spacing w:before="0"/>
        <w:jc w:val="right"/>
        <w:rPr>
          <w:b w:val="0"/>
          <w:bCs/>
          <w:sz w:val="20"/>
          <w:szCs w:val="24"/>
        </w:rPr>
      </w:pPr>
      <w:r w:rsidRPr="00894EF0">
        <w:rPr>
          <w:b w:val="0"/>
          <w:bCs/>
          <w:sz w:val="20"/>
          <w:szCs w:val="24"/>
        </w:rPr>
        <w:t xml:space="preserve">Załącznik nr 4 do Zapytania ofertowego </w:t>
      </w:r>
    </w:p>
    <w:p w14:paraId="5BC6BB18" w14:textId="77777777" w:rsidR="00492B11" w:rsidRPr="00492B11" w:rsidRDefault="00492B11" w:rsidP="00492B11"/>
    <w:p w14:paraId="1A521EC7" w14:textId="210A97A4" w:rsidR="00492B11" w:rsidRPr="00432CEB" w:rsidRDefault="00492B11" w:rsidP="00492B11">
      <w:pPr>
        <w:pStyle w:val="Nagwek1"/>
        <w:spacing w:before="0"/>
        <w:rPr>
          <w:sz w:val="24"/>
        </w:rPr>
      </w:pPr>
      <w:r>
        <w:rPr>
          <w:sz w:val="24"/>
        </w:rPr>
        <w:t xml:space="preserve">WYKAZ </w:t>
      </w:r>
      <w:r>
        <w:rPr>
          <w:rFonts w:cstheme="majorHAnsi"/>
          <w:sz w:val="24"/>
          <w:szCs w:val="23"/>
        </w:rPr>
        <w:t>AUTOBUSÓW</w:t>
      </w:r>
    </w:p>
    <w:p w14:paraId="5B736B3E" w14:textId="77777777" w:rsidR="00492B11" w:rsidRDefault="00492B11" w:rsidP="00492B11">
      <w:pPr>
        <w:rPr>
          <w:rFonts w:asciiTheme="majorHAnsi" w:hAnsiTheme="majorHAnsi" w:cstheme="majorHAnsi"/>
          <w:bCs/>
          <w:sz w:val="23"/>
          <w:szCs w:val="23"/>
        </w:rPr>
      </w:pPr>
    </w:p>
    <w:p w14:paraId="4DB9245D" w14:textId="77777777" w:rsidR="00492B11" w:rsidRPr="002C0272" w:rsidRDefault="00492B11" w:rsidP="00492B11">
      <w:pPr>
        <w:tabs>
          <w:tab w:val="right" w:leader="underscore" w:pos="10466"/>
        </w:tabs>
        <w:autoSpaceDE w:val="0"/>
        <w:spacing w:line="360" w:lineRule="auto"/>
        <w:rPr>
          <w:rFonts w:cs="Helvetica"/>
          <w:iCs/>
          <w:sz w:val="22"/>
          <w:szCs w:val="22"/>
        </w:rPr>
      </w:pPr>
      <w:r w:rsidRPr="002C0272">
        <w:rPr>
          <w:rFonts w:cs="Helvetica"/>
          <w:iCs/>
          <w:sz w:val="22"/>
          <w:szCs w:val="22"/>
        </w:rPr>
        <w:t>Wykonawca:</w:t>
      </w:r>
    </w:p>
    <w:p w14:paraId="52B4DF7F" w14:textId="77777777" w:rsidR="00492B11" w:rsidRDefault="00492B11" w:rsidP="00492B11">
      <w:pPr>
        <w:tabs>
          <w:tab w:val="right" w:leader="underscore" w:pos="10466"/>
        </w:tabs>
        <w:autoSpaceDE w:val="0"/>
        <w:spacing w:line="360" w:lineRule="auto"/>
        <w:rPr>
          <w:rFonts w:cs="Helvetica"/>
          <w:iCs/>
        </w:rPr>
      </w:pPr>
      <w:r>
        <w:rPr>
          <w:rFonts w:cs="Helvetica"/>
          <w:iCs/>
        </w:rPr>
        <w:tab/>
      </w:r>
    </w:p>
    <w:p w14:paraId="7FEEF18F" w14:textId="77777777" w:rsidR="00492B11" w:rsidRDefault="00492B11" w:rsidP="00492B11">
      <w:pPr>
        <w:tabs>
          <w:tab w:val="right" w:leader="underscore" w:pos="10466"/>
        </w:tabs>
        <w:autoSpaceDE w:val="0"/>
        <w:spacing w:line="360" w:lineRule="auto"/>
        <w:rPr>
          <w:rFonts w:cs="Helvetica"/>
          <w:iCs/>
        </w:rPr>
      </w:pPr>
      <w:r>
        <w:rPr>
          <w:rFonts w:cs="Helvetica"/>
          <w:iCs/>
        </w:rPr>
        <w:tab/>
      </w:r>
    </w:p>
    <w:p w14:paraId="72A0DE12" w14:textId="77777777" w:rsidR="007E4D9F" w:rsidRDefault="007E4D9F" w:rsidP="007E4D9F">
      <w:pPr>
        <w:tabs>
          <w:tab w:val="num" w:pos="0"/>
        </w:tabs>
        <w:jc w:val="center"/>
        <w:rPr>
          <w:rFonts w:cs="Helvetica"/>
          <w:sz w:val="22"/>
          <w:szCs w:val="22"/>
        </w:rPr>
      </w:pPr>
    </w:p>
    <w:p w14:paraId="0D4F008D" w14:textId="4ECEE7D6" w:rsidR="00492B11" w:rsidRPr="007E4D9F" w:rsidRDefault="00492B11" w:rsidP="007E4D9F">
      <w:pPr>
        <w:tabs>
          <w:tab w:val="num" w:pos="0"/>
        </w:tabs>
        <w:jc w:val="center"/>
        <w:rPr>
          <w:rFonts w:cs="Helvetica"/>
          <w:b/>
          <w:bCs/>
          <w:sz w:val="22"/>
          <w:szCs w:val="22"/>
        </w:rPr>
      </w:pPr>
      <w:r w:rsidRPr="007E4D9F">
        <w:rPr>
          <w:rFonts w:cs="Helvetica"/>
          <w:sz w:val="22"/>
          <w:szCs w:val="22"/>
        </w:rPr>
        <w:t xml:space="preserve">ubiegając się o udzielenie zamówienia publicznego pn. </w:t>
      </w:r>
      <w:r w:rsidR="007E4D9F" w:rsidRPr="007E4D9F">
        <w:rPr>
          <w:rFonts w:cs="Helvetica"/>
          <w:b/>
          <w:bCs/>
          <w:color w:val="000000"/>
          <w:sz w:val="22"/>
          <w:szCs w:val="22"/>
        </w:rPr>
        <w:t xml:space="preserve">Świadczenie usług transportowych – </w:t>
      </w:r>
      <w:r w:rsidR="007E4D9F" w:rsidRPr="007E4D9F">
        <w:rPr>
          <w:rFonts w:cs="Helvetica"/>
          <w:b/>
          <w:bCs/>
          <w:sz w:val="22"/>
          <w:szCs w:val="22"/>
        </w:rPr>
        <w:t>przewóz uczniów wraz z opiekunami</w:t>
      </w:r>
      <w:r w:rsidR="007E4D9F">
        <w:rPr>
          <w:rFonts w:cs="Helvetica"/>
          <w:b/>
          <w:bCs/>
          <w:sz w:val="22"/>
          <w:szCs w:val="22"/>
        </w:rPr>
        <w:t xml:space="preserve"> </w:t>
      </w:r>
      <w:r w:rsidR="007E4D9F" w:rsidRPr="007E4D9F">
        <w:rPr>
          <w:rFonts w:cs="Helvetica"/>
          <w:b/>
          <w:bCs/>
          <w:sz w:val="22"/>
          <w:szCs w:val="22"/>
        </w:rPr>
        <w:t>do instytucji nauki i kultury na terenie województwa pomorskiego</w:t>
      </w:r>
      <w:r w:rsidR="007E4D9F">
        <w:rPr>
          <w:rFonts w:cs="Helvetica"/>
          <w:b/>
          <w:bCs/>
          <w:sz w:val="22"/>
          <w:szCs w:val="22"/>
        </w:rPr>
        <w:t xml:space="preserve"> </w:t>
      </w:r>
      <w:r w:rsidRPr="007E4D9F">
        <w:rPr>
          <w:rFonts w:cs="Helvetica"/>
          <w:sz w:val="22"/>
          <w:szCs w:val="22"/>
        </w:rPr>
        <w:t>poniżej przedstawia wykaz autobusów, którymi Wykonawca dysponuje lub będ</w:t>
      </w:r>
      <w:r w:rsidR="007E4D9F" w:rsidRPr="007E4D9F">
        <w:rPr>
          <w:rFonts w:cs="Helvetica"/>
          <w:sz w:val="22"/>
          <w:szCs w:val="22"/>
        </w:rPr>
        <w:t>zie</w:t>
      </w:r>
      <w:r w:rsidRPr="007E4D9F">
        <w:rPr>
          <w:rFonts w:cs="Helvetica"/>
          <w:sz w:val="22"/>
          <w:szCs w:val="22"/>
        </w:rPr>
        <w:t xml:space="preserve"> dysponował na etapie realizacji przedmiotu zamówienia:</w:t>
      </w:r>
    </w:p>
    <w:p w14:paraId="190D0CAD" w14:textId="77777777" w:rsidR="00492B11" w:rsidRDefault="00492B11" w:rsidP="00492B11">
      <w:pPr>
        <w:ind w:left="142" w:hanging="142"/>
        <w:jc w:val="both"/>
        <w:rPr>
          <w:rFonts w:ascii="Calibri Light" w:hAnsi="Calibri Light" w:cs="Calibri Light"/>
          <w:spacing w:val="4"/>
          <w:sz w:val="20"/>
        </w:rPr>
      </w:pPr>
    </w:p>
    <w:tbl>
      <w:tblPr>
        <w:tblW w:w="1022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87"/>
        <w:gridCol w:w="1552"/>
        <w:gridCol w:w="1271"/>
        <w:gridCol w:w="1821"/>
        <w:gridCol w:w="1408"/>
        <w:gridCol w:w="1582"/>
      </w:tblGrid>
      <w:tr w:rsidR="00492B11" w:rsidRPr="00492B11" w14:paraId="30A5A50C" w14:textId="77777777" w:rsidTr="00492B11">
        <w:trPr>
          <w:jc w:val="center"/>
        </w:trPr>
        <w:tc>
          <w:tcPr>
            <w:tcW w:w="2587" w:type="dxa"/>
            <w:vAlign w:val="center"/>
          </w:tcPr>
          <w:p w14:paraId="66A27AD8" w14:textId="77777777" w:rsidR="00492B11" w:rsidRPr="00492B11" w:rsidRDefault="00492B11" w:rsidP="00055D96">
            <w:pPr>
              <w:autoSpaceDE w:val="0"/>
              <w:adjustRightInd w:val="0"/>
              <w:ind w:left="-108" w:right="-108" w:firstLine="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Nazwa środka transportu</w:t>
            </w:r>
          </w:p>
          <w:p w14:paraId="024F93D4" w14:textId="77777777" w:rsidR="00492B11" w:rsidRPr="00492B11" w:rsidRDefault="00492B11" w:rsidP="00055D96">
            <w:pPr>
              <w:autoSpaceDE w:val="0"/>
              <w:adjustRightInd w:val="0"/>
              <w:ind w:left="-108" w:right="-108" w:firstLine="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i opis pojazdu</w:t>
            </w:r>
          </w:p>
          <w:p w14:paraId="41E6D9F2" w14:textId="77777777" w:rsidR="00492B11" w:rsidRPr="00492B11" w:rsidRDefault="00492B11" w:rsidP="00055D96">
            <w:pPr>
              <w:autoSpaceDE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492B11">
              <w:rPr>
                <w:rFonts w:cs="Helvetica"/>
                <w:sz w:val="20"/>
                <w:szCs w:val="20"/>
              </w:rPr>
              <w:t>(marka, model, rok produkcji)</w:t>
            </w:r>
          </w:p>
        </w:tc>
        <w:tc>
          <w:tcPr>
            <w:tcW w:w="1552" w:type="dxa"/>
            <w:vAlign w:val="center"/>
          </w:tcPr>
          <w:p w14:paraId="50440004" w14:textId="77777777" w:rsidR="00492B11" w:rsidRPr="00492B11" w:rsidRDefault="00492B11" w:rsidP="00055D96">
            <w:pPr>
              <w:autoSpaceDE w:val="0"/>
              <w:adjustRightInd w:val="0"/>
              <w:ind w:left="-108" w:right="-147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Numer rejestracyjny</w:t>
            </w:r>
          </w:p>
        </w:tc>
        <w:tc>
          <w:tcPr>
            <w:tcW w:w="1271" w:type="dxa"/>
            <w:vAlign w:val="center"/>
          </w:tcPr>
          <w:p w14:paraId="5BC187E5" w14:textId="77777777" w:rsidR="00492B11" w:rsidRPr="00492B11" w:rsidRDefault="00492B11" w:rsidP="00055D96">
            <w:pPr>
              <w:autoSpaceDE w:val="0"/>
              <w:adjustRightInd w:val="0"/>
              <w:ind w:left="-84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Norma emisji spalin</w:t>
            </w:r>
          </w:p>
        </w:tc>
        <w:tc>
          <w:tcPr>
            <w:tcW w:w="1821" w:type="dxa"/>
            <w:vAlign w:val="center"/>
          </w:tcPr>
          <w:p w14:paraId="2A87525B" w14:textId="77777777" w:rsidR="00492B11" w:rsidRPr="00492B11" w:rsidRDefault="00492B11" w:rsidP="00055D96">
            <w:pPr>
              <w:autoSpaceDE w:val="0"/>
              <w:adjustRightInd w:val="0"/>
              <w:ind w:left="-69" w:right="-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Termin wa</w:t>
            </w:r>
            <w:r w:rsidRPr="00492B11">
              <w:rPr>
                <w:rFonts w:eastAsia="TimesNewRoman" w:cs="Helvetica"/>
                <w:b/>
                <w:sz w:val="20"/>
                <w:szCs w:val="20"/>
              </w:rPr>
              <w:t>ż</w:t>
            </w:r>
            <w:r w:rsidRPr="00492B11">
              <w:rPr>
                <w:rFonts w:cs="Helvetica"/>
                <w:b/>
                <w:sz w:val="20"/>
                <w:szCs w:val="20"/>
              </w:rPr>
              <w:t>no</w:t>
            </w:r>
            <w:r w:rsidRPr="00492B11">
              <w:rPr>
                <w:rFonts w:eastAsia="TimesNewRoman" w:cs="Helvetica"/>
                <w:b/>
                <w:sz w:val="20"/>
                <w:szCs w:val="20"/>
              </w:rPr>
              <w:t>ś</w:t>
            </w:r>
            <w:r w:rsidRPr="00492B11">
              <w:rPr>
                <w:rFonts w:cs="Helvetica"/>
                <w:b/>
                <w:sz w:val="20"/>
                <w:szCs w:val="20"/>
              </w:rPr>
              <w:t>ci</w:t>
            </w:r>
          </w:p>
          <w:p w14:paraId="246F31B2" w14:textId="77777777" w:rsidR="00492B11" w:rsidRPr="00492B11" w:rsidRDefault="00492B11" w:rsidP="00055D96">
            <w:pPr>
              <w:autoSpaceDE w:val="0"/>
              <w:adjustRightInd w:val="0"/>
              <w:ind w:left="-69" w:right="-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bada</w:t>
            </w:r>
            <w:r w:rsidRPr="00492B11">
              <w:rPr>
                <w:rFonts w:eastAsia="TimesNewRoman" w:cs="Helvetica"/>
                <w:b/>
                <w:sz w:val="20"/>
                <w:szCs w:val="20"/>
              </w:rPr>
              <w:t xml:space="preserve">ń </w:t>
            </w:r>
            <w:r w:rsidRPr="00492B11">
              <w:rPr>
                <w:rFonts w:cs="Helvetica"/>
                <w:b/>
                <w:sz w:val="20"/>
                <w:szCs w:val="20"/>
              </w:rPr>
              <w:t>technicznych</w:t>
            </w:r>
          </w:p>
        </w:tc>
        <w:tc>
          <w:tcPr>
            <w:tcW w:w="1408" w:type="dxa"/>
            <w:vAlign w:val="center"/>
          </w:tcPr>
          <w:p w14:paraId="58D23BD3" w14:textId="77777777" w:rsidR="00492B11" w:rsidRPr="00492B11" w:rsidRDefault="00492B11" w:rsidP="00055D96">
            <w:pPr>
              <w:autoSpaceDE w:val="0"/>
              <w:adjustRightInd w:val="0"/>
              <w:ind w:left="-108" w:right="-54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Ilość miejsc siedzących</w:t>
            </w:r>
          </w:p>
        </w:tc>
        <w:tc>
          <w:tcPr>
            <w:tcW w:w="1582" w:type="dxa"/>
            <w:vAlign w:val="center"/>
          </w:tcPr>
          <w:p w14:paraId="144DF668" w14:textId="77777777" w:rsidR="00492B11" w:rsidRPr="00492B11" w:rsidRDefault="00492B11" w:rsidP="00055D96">
            <w:pPr>
              <w:autoSpaceDE w:val="0"/>
              <w:adjustRightInd w:val="0"/>
              <w:ind w:left="-162" w:right="-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Podstawa</w:t>
            </w:r>
          </w:p>
          <w:p w14:paraId="0DF2A4B6" w14:textId="77777777" w:rsidR="00492B11" w:rsidRPr="00492B11" w:rsidRDefault="00492B11" w:rsidP="00055D96">
            <w:pPr>
              <w:autoSpaceDE w:val="0"/>
              <w:adjustRightInd w:val="0"/>
              <w:ind w:left="-162" w:right="-108"/>
              <w:jc w:val="center"/>
              <w:rPr>
                <w:rFonts w:cs="Helvetica"/>
                <w:b/>
                <w:sz w:val="20"/>
                <w:szCs w:val="20"/>
              </w:rPr>
            </w:pPr>
            <w:r w:rsidRPr="00492B11">
              <w:rPr>
                <w:rFonts w:cs="Helvetica"/>
                <w:b/>
                <w:sz w:val="20"/>
                <w:szCs w:val="20"/>
              </w:rPr>
              <w:t>dysponowania</w:t>
            </w:r>
          </w:p>
        </w:tc>
      </w:tr>
      <w:tr w:rsidR="00492B11" w:rsidRPr="00492B11" w14:paraId="324BB8B3" w14:textId="77777777" w:rsidTr="00492B11">
        <w:trPr>
          <w:jc w:val="center"/>
        </w:trPr>
        <w:tc>
          <w:tcPr>
            <w:tcW w:w="2587" w:type="dxa"/>
          </w:tcPr>
          <w:p w14:paraId="31D968FF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  <w:p w14:paraId="7C9DCF08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52" w:type="dxa"/>
          </w:tcPr>
          <w:p w14:paraId="4D1C6249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271" w:type="dxa"/>
          </w:tcPr>
          <w:p w14:paraId="54F37870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821" w:type="dxa"/>
          </w:tcPr>
          <w:p w14:paraId="1B604C70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408" w:type="dxa"/>
          </w:tcPr>
          <w:p w14:paraId="58611FCE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210E07BE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</w:tr>
      <w:tr w:rsidR="00492B11" w:rsidRPr="00492B11" w14:paraId="3EDB1954" w14:textId="77777777" w:rsidTr="00492B11">
        <w:trPr>
          <w:jc w:val="center"/>
        </w:trPr>
        <w:tc>
          <w:tcPr>
            <w:tcW w:w="2587" w:type="dxa"/>
          </w:tcPr>
          <w:p w14:paraId="5874BAFC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52" w:type="dxa"/>
          </w:tcPr>
          <w:p w14:paraId="1136293F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271" w:type="dxa"/>
          </w:tcPr>
          <w:p w14:paraId="65D9053D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821" w:type="dxa"/>
          </w:tcPr>
          <w:p w14:paraId="51AAED92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408" w:type="dxa"/>
          </w:tcPr>
          <w:p w14:paraId="2568CFE9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40FCD744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</w:tr>
      <w:tr w:rsidR="00492B11" w:rsidRPr="00492B11" w14:paraId="78E88D26" w14:textId="77777777" w:rsidTr="00492B11">
        <w:trPr>
          <w:jc w:val="center"/>
        </w:trPr>
        <w:tc>
          <w:tcPr>
            <w:tcW w:w="2587" w:type="dxa"/>
          </w:tcPr>
          <w:p w14:paraId="06A7BEA1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  <w:p w14:paraId="6C48D458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52" w:type="dxa"/>
          </w:tcPr>
          <w:p w14:paraId="4107141A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271" w:type="dxa"/>
          </w:tcPr>
          <w:p w14:paraId="479B0515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821" w:type="dxa"/>
          </w:tcPr>
          <w:p w14:paraId="211ED617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408" w:type="dxa"/>
          </w:tcPr>
          <w:p w14:paraId="3707F391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4717D8E4" w14:textId="77777777" w:rsidR="00492B11" w:rsidRPr="00492B11" w:rsidRDefault="00492B11" w:rsidP="00055D96">
            <w:pPr>
              <w:autoSpaceDE w:val="0"/>
              <w:adjustRightInd w:val="0"/>
              <w:rPr>
                <w:rFonts w:cs="Helvetica"/>
                <w:sz w:val="22"/>
                <w:szCs w:val="22"/>
              </w:rPr>
            </w:pPr>
          </w:p>
        </w:tc>
      </w:tr>
    </w:tbl>
    <w:p w14:paraId="4EB545A8" w14:textId="77777777" w:rsidR="00D252F2" w:rsidRPr="00AE3627" w:rsidRDefault="00D252F2" w:rsidP="00AE3627">
      <w:pPr>
        <w:rPr>
          <w:rFonts w:eastAsia="SimSun" w:cs="Helvetica"/>
          <w:b/>
          <w:sz w:val="22"/>
          <w:szCs w:val="22"/>
        </w:rPr>
      </w:pPr>
    </w:p>
    <w:p w14:paraId="170C74A7" w14:textId="77777777" w:rsidR="00D252F2" w:rsidRDefault="00D252F2" w:rsidP="00D252F2">
      <w:pPr>
        <w:ind w:left="284"/>
        <w:rPr>
          <w:rFonts w:cs="Helvetica"/>
          <w:sz w:val="22"/>
          <w:szCs w:val="22"/>
        </w:rPr>
      </w:pPr>
    </w:p>
    <w:p w14:paraId="29C9ED37" w14:textId="77777777" w:rsidR="00AE3627" w:rsidRPr="00C66589" w:rsidRDefault="00AE3627" w:rsidP="00D252F2">
      <w:pPr>
        <w:ind w:left="284"/>
        <w:rPr>
          <w:rFonts w:cs="Helvetica"/>
          <w:sz w:val="22"/>
          <w:szCs w:val="22"/>
        </w:rPr>
      </w:pPr>
    </w:p>
    <w:p w14:paraId="53E3FA2A" w14:textId="77777777" w:rsidR="00D252F2" w:rsidRPr="00C66589" w:rsidRDefault="00D252F2" w:rsidP="00D252F2">
      <w:pPr>
        <w:ind w:left="3960"/>
        <w:jc w:val="center"/>
        <w:rPr>
          <w:rFonts w:eastAsia="SimSun" w:cs="Helvetica"/>
          <w:sz w:val="22"/>
          <w:szCs w:val="22"/>
        </w:rPr>
      </w:pPr>
      <w:r w:rsidRPr="00C66589">
        <w:rPr>
          <w:rFonts w:eastAsia="SimSun" w:cs="Helvetica"/>
          <w:sz w:val="22"/>
          <w:szCs w:val="22"/>
        </w:rPr>
        <w:t>______________________________________</w:t>
      </w:r>
    </w:p>
    <w:p w14:paraId="6C0112BE" w14:textId="77777777" w:rsidR="00D252F2" w:rsidRPr="00AE3627" w:rsidRDefault="00D252F2" w:rsidP="00C66589">
      <w:pPr>
        <w:ind w:left="3960"/>
        <w:jc w:val="center"/>
        <w:rPr>
          <w:rFonts w:eastAsia="SimSun" w:cs="Helvetica"/>
          <w:i/>
          <w:iCs/>
          <w:sz w:val="20"/>
          <w:szCs w:val="20"/>
        </w:rPr>
      </w:pPr>
      <w:r w:rsidRPr="00AE3627">
        <w:rPr>
          <w:rFonts w:eastAsia="SimSun" w:cs="Helvetica"/>
          <w:i/>
          <w:iCs/>
          <w:sz w:val="20"/>
          <w:szCs w:val="20"/>
        </w:rPr>
        <w:t>podpis uprawnionego</w:t>
      </w:r>
      <w:r w:rsidRPr="00AE3627">
        <w:rPr>
          <w:rFonts w:eastAsia="SimSun" w:cs="Helvetica"/>
          <w:i/>
          <w:iCs/>
          <w:sz w:val="20"/>
          <w:szCs w:val="20"/>
        </w:rPr>
        <w:br/>
        <w:t>przedstawiciela wykonawcy</w:t>
      </w:r>
    </w:p>
    <w:p w14:paraId="22A037D0" w14:textId="782A2309" w:rsidR="009F11E6" w:rsidRPr="00C66589" w:rsidRDefault="009F11E6" w:rsidP="002D124C">
      <w:pPr>
        <w:spacing w:after="720" w:line="240" w:lineRule="auto"/>
        <w:rPr>
          <w:rFonts w:cs="Helvetica"/>
          <w:sz w:val="20"/>
          <w:szCs w:val="20"/>
        </w:rPr>
      </w:pPr>
    </w:p>
    <w:sectPr w:rsidR="009F11E6" w:rsidRPr="00C66589" w:rsidSect="00AE362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2" w:right="1134" w:bottom="992" w:left="1134" w:header="284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B569" w14:textId="77777777" w:rsidR="00FE5AAA" w:rsidRDefault="00FE5AAA">
      <w:r>
        <w:separator/>
      </w:r>
    </w:p>
  </w:endnote>
  <w:endnote w:type="continuationSeparator" w:id="0">
    <w:p w14:paraId="13DE8372" w14:textId="77777777" w:rsidR="00FE5AAA" w:rsidRDefault="00FE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Nanum Brush Script"/>
    <w:charset w:val="00"/>
    <w:family w:val="decorative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BFCD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80894" w14:textId="77777777" w:rsidR="007B2500" w:rsidRDefault="000A3836" w:rsidP="004C68E6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77176BCC" wp14:editId="588F5B6E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20222A1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55BDEE2E" w14:textId="77777777" w:rsidR="004C68E6" w:rsidRDefault="004C68E6" w:rsidP="004C68E6">
    <w:pPr>
      <w:pStyle w:val="Stopka"/>
      <w:ind w:left="-1134"/>
      <w:jc w:val="center"/>
    </w:pPr>
  </w:p>
  <w:p w14:paraId="7267416F" w14:textId="77777777" w:rsidR="004C68E6" w:rsidRPr="00B01F08" w:rsidRDefault="004C68E6" w:rsidP="00386C9D">
    <w:pPr>
      <w:pStyle w:val="Stopka"/>
      <w:ind w:left="426"/>
      <w:jc w:val="center"/>
    </w:pPr>
    <w:r w:rsidRPr="004C68E6"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BC04" w14:textId="77777777" w:rsidR="00FE5AAA" w:rsidRDefault="00FE5AAA">
      <w:r>
        <w:separator/>
      </w:r>
    </w:p>
  </w:footnote>
  <w:footnote w:type="continuationSeparator" w:id="0">
    <w:p w14:paraId="2F1D85B1" w14:textId="77777777" w:rsidR="00FE5AAA" w:rsidRDefault="00FE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79BB" w14:textId="77777777" w:rsidR="00F5032F" w:rsidRDefault="00F5032F" w:rsidP="009A4ACC">
    <w:pPr>
      <w:pStyle w:val="Nagwek"/>
      <w:ind w:left="-1134"/>
    </w:pPr>
  </w:p>
  <w:p w14:paraId="51DAE854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41A7" w14:textId="6486E3C3" w:rsidR="000174EA" w:rsidRDefault="00AE3627" w:rsidP="004C68E6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C20D0C" wp14:editId="25DC9DFD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7029450" cy="658439"/>
          <wp:effectExtent l="0" t="0" r="0" b="0"/>
          <wp:wrapNone/>
          <wp:docPr id="2056359737" name="Obraz 2056359737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0A8EE5" w14:textId="1B09DD98" w:rsidR="000174EA" w:rsidRDefault="00AE3627" w:rsidP="000174EA">
    <w:pPr>
      <w:pStyle w:val="Nagwek"/>
      <w:tabs>
        <w:tab w:val="clear" w:pos="4536"/>
        <w:tab w:val="clear" w:pos="9072"/>
        <w:tab w:val="left" w:pos="358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1FC30A" wp14:editId="7B96CDEE">
              <wp:simplePos x="0" y="0"/>
              <wp:positionH relativeFrom="column">
                <wp:posOffset>3810</wp:posOffset>
              </wp:positionH>
              <wp:positionV relativeFrom="paragraph">
                <wp:posOffset>547370</wp:posOffset>
              </wp:positionV>
              <wp:extent cx="6120130" cy="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6689D9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43.1pt" to="482.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" strokecolor="black [3213]" strokeweight=".25pt">
              <v:stroke joinstyle="miter"/>
              <w10:wrap type="through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4990"/>
    <w:multiLevelType w:val="multilevel"/>
    <w:tmpl w:val="A4EEB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0595E"/>
    <w:multiLevelType w:val="multilevel"/>
    <w:tmpl w:val="7B84E15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2B0C1D"/>
    <w:multiLevelType w:val="hybridMultilevel"/>
    <w:tmpl w:val="B900ED9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AF8E86A0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6737DB"/>
    <w:multiLevelType w:val="hybridMultilevel"/>
    <w:tmpl w:val="113A3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74C9"/>
    <w:multiLevelType w:val="hybridMultilevel"/>
    <w:tmpl w:val="050CE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909BD"/>
    <w:multiLevelType w:val="hybridMultilevel"/>
    <w:tmpl w:val="AB961144"/>
    <w:lvl w:ilvl="0" w:tplc="A446BA7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035633"/>
    <w:multiLevelType w:val="hybridMultilevel"/>
    <w:tmpl w:val="610C814A"/>
    <w:lvl w:ilvl="0" w:tplc="7E6A4FE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56ADD"/>
    <w:multiLevelType w:val="hybridMultilevel"/>
    <w:tmpl w:val="70E2032A"/>
    <w:lvl w:ilvl="0" w:tplc="A490D03E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34AF5DE9"/>
    <w:multiLevelType w:val="hybridMultilevel"/>
    <w:tmpl w:val="833036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70CAD"/>
    <w:multiLevelType w:val="hybridMultilevel"/>
    <w:tmpl w:val="9D323770"/>
    <w:lvl w:ilvl="0" w:tplc="010C77A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701C1"/>
    <w:multiLevelType w:val="multilevel"/>
    <w:tmpl w:val="D144B74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EE94043"/>
    <w:multiLevelType w:val="hybridMultilevel"/>
    <w:tmpl w:val="2CA4E79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FE62C7D"/>
    <w:multiLevelType w:val="multilevel"/>
    <w:tmpl w:val="F85687D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D978DC"/>
    <w:multiLevelType w:val="hybridMultilevel"/>
    <w:tmpl w:val="D29E8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028FC"/>
    <w:multiLevelType w:val="hybridMultilevel"/>
    <w:tmpl w:val="252EA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B7ACE"/>
    <w:multiLevelType w:val="hybridMultilevel"/>
    <w:tmpl w:val="113A3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875AE"/>
    <w:multiLevelType w:val="hybridMultilevel"/>
    <w:tmpl w:val="F14ED372"/>
    <w:lvl w:ilvl="0" w:tplc="94C85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A27AEA"/>
    <w:multiLevelType w:val="hybridMultilevel"/>
    <w:tmpl w:val="344CD40E"/>
    <w:lvl w:ilvl="0" w:tplc="55C4D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536C0A"/>
    <w:multiLevelType w:val="hybridMultilevel"/>
    <w:tmpl w:val="10166E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5766144">
      <w:start w:val="1"/>
      <w:numFmt w:val="decimal"/>
      <w:lvlText w:val="%2)"/>
      <w:lvlJc w:val="left"/>
      <w:pPr>
        <w:ind w:left="720" w:hanging="360"/>
      </w:pPr>
      <w:rPr>
        <w:rFonts w:ascii="Helvetica" w:hAnsi="Helvetica" w:cs="Helvetica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A466F"/>
    <w:multiLevelType w:val="hybridMultilevel"/>
    <w:tmpl w:val="D9B46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A51D5"/>
    <w:multiLevelType w:val="hybridMultilevel"/>
    <w:tmpl w:val="1E1C57F8"/>
    <w:lvl w:ilvl="0" w:tplc="04150011">
      <w:start w:val="1"/>
      <w:numFmt w:val="decimal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DC0249A"/>
    <w:multiLevelType w:val="multilevel"/>
    <w:tmpl w:val="C980E56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40855"/>
    <w:multiLevelType w:val="multilevel"/>
    <w:tmpl w:val="8D929D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8A226E5"/>
    <w:multiLevelType w:val="hybridMultilevel"/>
    <w:tmpl w:val="8F2271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7F1293"/>
    <w:multiLevelType w:val="multilevel"/>
    <w:tmpl w:val="A89A9D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FA35C0A"/>
    <w:multiLevelType w:val="multilevel"/>
    <w:tmpl w:val="428E9EAC"/>
    <w:numStyleLink w:val="Lista1"/>
  </w:abstractNum>
  <w:num w:numId="1" w16cid:durableId="1688561879">
    <w:abstractNumId w:val="21"/>
  </w:num>
  <w:num w:numId="2" w16cid:durableId="1282373503">
    <w:abstractNumId w:val="26"/>
  </w:num>
  <w:num w:numId="3" w16cid:durableId="2498972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9444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1091147">
    <w:abstractNumId w:val="4"/>
  </w:num>
  <w:num w:numId="6" w16cid:durableId="165001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6334454">
    <w:abstractNumId w:val="0"/>
  </w:num>
  <w:num w:numId="8" w16cid:durableId="2125343725">
    <w:abstractNumId w:val="15"/>
  </w:num>
  <w:num w:numId="9" w16cid:durableId="1828669486">
    <w:abstractNumId w:val="20"/>
  </w:num>
  <w:num w:numId="10" w16cid:durableId="494762092">
    <w:abstractNumId w:val="3"/>
  </w:num>
  <w:num w:numId="11" w16cid:durableId="1621838111">
    <w:abstractNumId w:val="19"/>
  </w:num>
  <w:num w:numId="12" w16cid:durableId="1955552614">
    <w:abstractNumId w:val="7"/>
  </w:num>
  <w:num w:numId="13" w16cid:durableId="474566748">
    <w:abstractNumId w:val="14"/>
  </w:num>
  <w:num w:numId="14" w16cid:durableId="1073360322">
    <w:abstractNumId w:val="23"/>
  </w:num>
  <w:num w:numId="15" w16cid:durableId="1869218442">
    <w:abstractNumId w:val="12"/>
  </w:num>
  <w:num w:numId="16" w16cid:durableId="2079476673">
    <w:abstractNumId w:val="1"/>
  </w:num>
  <w:num w:numId="17" w16cid:durableId="2141409882">
    <w:abstractNumId w:val="10"/>
  </w:num>
  <w:num w:numId="18" w16cid:durableId="1228149542">
    <w:abstractNumId w:val="22"/>
  </w:num>
  <w:num w:numId="19" w16cid:durableId="1907719330">
    <w:abstractNumId w:val="25"/>
  </w:num>
  <w:num w:numId="20" w16cid:durableId="579142258">
    <w:abstractNumId w:val="8"/>
  </w:num>
  <w:num w:numId="21" w16cid:durableId="1737242217">
    <w:abstractNumId w:val="5"/>
  </w:num>
  <w:num w:numId="22" w16cid:durableId="2121222557">
    <w:abstractNumId w:val="18"/>
  </w:num>
  <w:num w:numId="23" w16cid:durableId="2003779806">
    <w:abstractNumId w:val="2"/>
  </w:num>
  <w:num w:numId="24" w16cid:durableId="355888336">
    <w:abstractNumId w:val="16"/>
  </w:num>
  <w:num w:numId="25" w16cid:durableId="322395872">
    <w:abstractNumId w:val="9"/>
  </w:num>
  <w:num w:numId="26" w16cid:durableId="1748261581">
    <w:abstractNumId w:val="11"/>
  </w:num>
  <w:num w:numId="27" w16cid:durableId="16441889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EEA9EA-F551-41E1-BE6B-D374CD13AAA1}"/>
  </w:docVars>
  <w:rsids>
    <w:rsidRoot w:val="001A02A1"/>
    <w:rsid w:val="00011745"/>
    <w:rsid w:val="000174EA"/>
    <w:rsid w:val="00030A81"/>
    <w:rsid w:val="000364DF"/>
    <w:rsid w:val="00061F20"/>
    <w:rsid w:val="00071A44"/>
    <w:rsid w:val="00080D83"/>
    <w:rsid w:val="0009101B"/>
    <w:rsid w:val="000A3836"/>
    <w:rsid w:val="000D283E"/>
    <w:rsid w:val="001000C4"/>
    <w:rsid w:val="00120BC8"/>
    <w:rsid w:val="00124D4A"/>
    <w:rsid w:val="001304E7"/>
    <w:rsid w:val="00130B23"/>
    <w:rsid w:val="001520FF"/>
    <w:rsid w:val="00197CD2"/>
    <w:rsid w:val="001A02A1"/>
    <w:rsid w:val="001A3D33"/>
    <w:rsid w:val="001B210F"/>
    <w:rsid w:val="001D059A"/>
    <w:rsid w:val="001F660C"/>
    <w:rsid w:val="00203DD1"/>
    <w:rsid w:val="00241C1F"/>
    <w:rsid w:val="002425AE"/>
    <w:rsid w:val="002529E4"/>
    <w:rsid w:val="0026183E"/>
    <w:rsid w:val="0026450D"/>
    <w:rsid w:val="002874F2"/>
    <w:rsid w:val="002956A7"/>
    <w:rsid w:val="002C49FC"/>
    <w:rsid w:val="002C6347"/>
    <w:rsid w:val="002D124C"/>
    <w:rsid w:val="002F22D0"/>
    <w:rsid w:val="00304A7F"/>
    <w:rsid w:val="00315901"/>
    <w:rsid w:val="00320AAC"/>
    <w:rsid w:val="00325198"/>
    <w:rsid w:val="003526F5"/>
    <w:rsid w:val="0035482A"/>
    <w:rsid w:val="003619F2"/>
    <w:rsid w:val="00365820"/>
    <w:rsid w:val="00386C9D"/>
    <w:rsid w:val="0039693E"/>
    <w:rsid w:val="003B6BC3"/>
    <w:rsid w:val="003C554F"/>
    <w:rsid w:val="003C5C7F"/>
    <w:rsid w:val="0040149C"/>
    <w:rsid w:val="00414478"/>
    <w:rsid w:val="004430F4"/>
    <w:rsid w:val="00464281"/>
    <w:rsid w:val="00466130"/>
    <w:rsid w:val="00492B11"/>
    <w:rsid w:val="00492BD3"/>
    <w:rsid w:val="00495F32"/>
    <w:rsid w:val="004A5E64"/>
    <w:rsid w:val="004B38AD"/>
    <w:rsid w:val="004B70BD"/>
    <w:rsid w:val="004C303B"/>
    <w:rsid w:val="004C5943"/>
    <w:rsid w:val="004C68E6"/>
    <w:rsid w:val="004D4D8C"/>
    <w:rsid w:val="004D59E7"/>
    <w:rsid w:val="004D6317"/>
    <w:rsid w:val="00503680"/>
    <w:rsid w:val="00516B19"/>
    <w:rsid w:val="00520C31"/>
    <w:rsid w:val="0052111D"/>
    <w:rsid w:val="0052637D"/>
    <w:rsid w:val="005430F2"/>
    <w:rsid w:val="005760A9"/>
    <w:rsid w:val="00584E6B"/>
    <w:rsid w:val="00594464"/>
    <w:rsid w:val="00596B68"/>
    <w:rsid w:val="005A59F6"/>
    <w:rsid w:val="005B609F"/>
    <w:rsid w:val="005D036F"/>
    <w:rsid w:val="00610F9E"/>
    <w:rsid w:val="00613C8F"/>
    <w:rsid w:val="0061767F"/>
    <w:rsid w:val="00622781"/>
    <w:rsid w:val="006261B8"/>
    <w:rsid w:val="00631591"/>
    <w:rsid w:val="00640BFF"/>
    <w:rsid w:val="0066032A"/>
    <w:rsid w:val="00661819"/>
    <w:rsid w:val="00665A91"/>
    <w:rsid w:val="006858FD"/>
    <w:rsid w:val="0069621B"/>
    <w:rsid w:val="006A1F9F"/>
    <w:rsid w:val="006B4267"/>
    <w:rsid w:val="006B6D05"/>
    <w:rsid w:val="006F0C63"/>
    <w:rsid w:val="006F209E"/>
    <w:rsid w:val="006F53AE"/>
    <w:rsid w:val="00716F5A"/>
    <w:rsid w:val="00727F94"/>
    <w:rsid w:val="007337EB"/>
    <w:rsid w:val="00745D18"/>
    <w:rsid w:val="00756C8C"/>
    <w:rsid w:val="00765026"/>
    <w:rsid w:val="00776530"/>
    <w:rsid w:val="00791E8E"/>
    <w:rsid w:val="0079224B"/>
    <w:rsid w:val="00792723"/>
    <w:rsid w:val="007A0109"/>
    <w:rsid w:val="007A0558"/>
    <w:rsid w:val="007B2500"/>
    <w:rsid w:val="007B5688"/>
    <w:rsid w:val="007C5C43"/>
    <w:rsid w:val="007D43CE"/>
    <w:rsid w:val="007D61D6"/>
    <w:rsid w:val="007E1B19"/>
    <w:rsid w:val="007E4D9F"/>
    <w:rsid w:val="007F3623"/>
    <w:rsid w:val="00827311"/>
    <w:rsid w:val="00834BB4"/>
    <w:rsid w:val="00835187"/>
    <w:rsid w:val="00841581"/>
    <w:rsid w:val="00873501"/>
    <w:rsid w:val="00876326"/>
    <w:rsid w:val="008945D9"/>
    <w:rsid w:val="00894EF0"/>
    <w:rsid w:val="008C35F8"/>
    <w:rsid w:val="008C52E2"/>
    <w:rsid w:val="008D7FDF"/>
    <w:rsid w:val="009002B5"/>
    <w:rsid w:val="009108A3"/>
    <w:rsid w:val="0092770E"/>
    <w:rsid w:val="009706FB"/>
    <w:rsid w:val="00970740"/>
    <w:rsid w:val="009726FB"/>
    <w:rsid w:val="009925B3"/>
    <w:rsid w:val="009A4ACC"/>
    <w:rsid w:val="009B7E25"/>
    <w:rsid w:val="009C1C5A"/>
    <w:rsid w:val="009C5967"/>
    <w:rsid w:val="009D71C1"/>
    <w:rsid w:val="009F11E6"/>
    <w:rsid w:val="009F2CF0"/>
    <w:rsid w:val="009F4B0D"/>
    <w:rsid w:val="00A0160D"/>
    <w:rsid w:val="00A04690"/>
    <w:rsid w:val="00A208B4"/>
    <w:rsid w:val="00A34F55"/>
    <w:rsid w:val="00A40DD3"/>
    <w:rsid w:val="00A4533E"/>
    <w:rsid w:val="00A736A8"/>
    <w:rsid w:val="00A830EB"/>
    <w:rsid w:val="00A8311B"/>
    <w:rsid w:val="00A97BA5"/>
    <w:rsid w:val="00AA44DB"/>
    <w:rsid w:val="00AA5557"/>
    <w:rsid w:val="00AA72F3"/>
    <w:rsid w:val="00AD1EFE"/>
    <w:rsid w:val="00AD51FC"/>
    <w:rsid w:val="00AD7E56"/>
    <w:rsid w:val="00AE3627"/>
    <w:rsid w:val="00AF5E4B"/>
    <w:rsid w:val="00B01F08"/>
    <w:rsid w:val="00B14232"/>
    <w:rsid w:val="00B16E8F"/>
    <w:rsid w:val="00B2442F"/>
    <w:rsid w:val="00B30401"/>
    <w:rsid w:val="00B34EF2"/>
    <w:rsid w:val="00B35D8A"/>
    <w:rsid w:val="00B47DC1"/>
    <w:rsid w:val="00B53908"/>
    <w:rsid w:val="00B54D5E"/>
    <w:rsid w:val="00B6637D"/>
    <w:rsid w:val="00B80995"/>
    <w:rsid w:val="00B93E98"/>
    <w:rsid w:val="00B94753"/>
    <w:rsid w:val="00BB76D0"/>
    <w:rsid w:val="00BC1C80"/>
    <w:rsid w:val="00BC363C"/>
    <w:rsid w:val="00BC6AA3"/>
    <w:rsid w:val="00BD176F"/>
    <w:rsid w:val="00BF4C2C"/>
    <w:rsid w:val="00C17494"/>
    <w:rsid w:val="00C268A0"/>
    <w:rsid w:val="00C33F72"/>
    <w:rsid w:val="00C377A0"/>
    <w:rsid w:val="00C453DD"/>
    <w:rsid w:val="00C57BB1"/>
    <w:rsid w:val="00C62C24"/>
    <w:rsid w:val="00C635B6"/>
    <w:rsid w:val="00C66589"/>
    <w:rsid w:val="00C92A9B"/>
    <w:rsid w:val="00CA2BE6"/>
    <w:rsid w:val="00CA5CBD"/>
    <w:rsid w:val="00CE005B"/>
    <w:rsid w:val="00CE302B"/>
    <w:rsid w:val="00CE5B01"/>
    <w:rsid w:val="00D0361A"/>
    <w:rsid w:val="00D0753F"/>
    <w:rsid w:val="00D1150B"/>
    <w:rsid w:val="00D252F2"/>
    <w:rsid w:val="00D30ADD"/>
    <w:rsid w:val="00D43A0D"/>
    <w:rsid w:val="00D46867"/>
    <w:rsid w:val="00D526F3"/>
    <w:rsid w:val="00D57724"/>
    <w:rsid w:val="00D914DE"/>
    <w:rsid w:val="00D93707"/>
    <w:rsid w:val="00DA2034"/>
    <w:rsid w:val="00DC113A"/>
    <w:rsid w:val="00DC733E"/>
    <w:rsid w:val="00DE1928"/>
    <w:rsid w:val="00DE5229"/>
    <w:rsid w:val="00DF57BE"/>
    <w:rsid w:val="00E054D4"/>
    <w:rsid w:val="00E06500"/>
    <w:rsid w:val="00E10DDA"/>
    <w:rsid w:val="00E2650C"/>
    <w:rsid w:val="00E41E68"/>
    <w:rsid w:val="00E53585"/>
    <w:rsid w:val="00E539C6"/>
    <w:rsid w:val="00E57060"/>
    <w:rsid w:val="00E81ADD"/>
    <w:rsid w:val="00E87616"/>
    <w:rsid w:val="00EA072E"/>
    <w:rsid w:val="00EA5C16"/>
    <w:rsid w:val="00EC0D24"/>
    <w:rsid w:val="00EE68F7"/>
    <w:rsid w:val="00EF000D"/>
    <w:rsid w:val="00F14364"/>
    <w:rsid w:val="00F24B14"/>
    <w:rsid w:val="00F44572"/>
    <w:rsid w:val="00F5032F"/>
    <w:rsid w:val="00F545A3"/>
    <w:rsid w:val="00F62275"/>
    <w:rsid w:val="00F77BAE"/>
    <w:rsid w:val="00F83EE2"/>
    <w:rsid w:val="00FA0945"/>
    <w:rsid w:val="00FB1502"/>
    <w:rsid w:val="00FB5706"/>
    <w:rsid w:val="00FB7887"/>
    <w:rsid w:val="00FC1122"/>
    <w:rsid w:val="00FC7D94"/>
    <w:rsid w:val="00FD30FC"/>
    <w:rsid w:val="00FE185C"/>
    <w:rsid w:val="00FE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EAC7C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660C"/>
    <w:pPr>
      <w:spacing w:line="276" w:lineRule="auto"/>
    </w:pPr>
    <w:rPr>
      <w:rFonts w:ascii="Helvetica" w:hAnsi="Helvetic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F660C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65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rsid w:val="001F660C"/>
    <w:rPr>
      <w:rFonts w:ascii="Helvetica" w:eastAsiaTheme="majorEastAsia" w:hAnsi="Helvetica" w:cstheme="majorBidi"/>
      <w:b/>
      <w:sz w:val="32"/>
      <w:szCs w:val="32"/>
    </w:rPr>
  </w:style>
  <w:style w:type="paragraph" w:customStyle="1" w:styleId="Domylnie">
    <w:name w:val="Domyślnie"/>
    <w:rsid w:val="00495F32"/>
    <w:pPr>
      <w:widowControl w:val="0"/>
      <w:tabs>
        <w:tab w:val="left" w:pos="709"/>
      </w:tabs>
      <w:suppressAutoHyphens/>
      <w:spacing w:after="200" w:line="276" w:lineRule="auto"/>
    </w:pPr>
    <w:rPr>
      <w:rFonts w:eastAsia="Calibri" w:cs="Mang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A0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EA072E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072E"/>
    <w:rPr>
      <w:rFonts w:eastAsia="Lucida Sans Unicode"/>
      <w:sz w:val="24"/>
      <w:szCs w:val="24"/>
      <w:lang w:eastAsia="en-US"/>
    </w:rPr>
  </w:style>
  <w:style w:type="paragraph" w:customStyle="1" w:styleId="centra">
    <w:name w:val="centra"/>
    <w:uiPriority w:val="99"/>
    <w:rsid w:val="00EA072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before="60" w:after="60" w:line="224" w:lineRule="atLeast"/>
      <w:jc w:val="center"/>
      <w:textAlignment w:val="baseline"/>
    </w:pPr>
    <w:rPr>
      <w:rFonts w:ascii="Univers-PL" w:hAnsi="Univers-PL" w:cs="Univers-PL"/>
      <w:sz w:val="19"/>
      <w:szCs w:val="19"/>
    </w:rPr>
  </w:style>
  <w:style w:type="paragraph" w:customStyle="1" w:styleId="1">
    <w:name w:val="1"/>
    <w:uiPriority w:val="99"/>
    <w:rsid w:val="00B34EF2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</w:rPr>
  </w:style>
  <w:style w:type="paragraph" w:customStyle="1" w:styleId="tekst8bez">
    <w:name w:val="tekst 8 bez"/>
    <w:uiPriority w:val="99"/>
    <w:rsid w:val="00B34EF2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adjustRightInd w:val="0"/>
      <w:spacing w:line="202" w:lineRule="atLeast"/>
      <w:jc w:val="both"/>
    </w:pPr>
    <w:rPr>
      <w:rFonts w:ascii="Univers-PL" w:hAnsi="Univers-PL"/>
      <w:noProof/>
      <w:sz w:val="16"/>
      <w:szCs w:val="16"/>
    </w:rPr>
  </w:style>
  <w:style w:type="character" w:customStyle="1" w:styleId="gwp64218a6aapple-converted-space">
    <w:name w:val="gwp64218a6a_apple-converted-space"/>
    <w:basedOn w:val="Domylnaczcionkaakapitu"/>
    <w:rsid w:val="00B34EF2"/>
  </w:style>
  <w:style w:type="paragraph" w:customStyle="1" w:styleId="gwp64218a6amsonormal">
    <w:name w:val="gwp64218a6a_msonormal"/>
    <w:basedOn w:val="Normalny"/>
    <w:rsid w:val="00B34EF2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9B7E25"/>
    <w:pPr>
      <w:autoSpaceDN w:val="0"/>
    </w:pPr>
    <w:rPr>
      <w:rFonts w:ascii="Arial" w:hAnsi="Arial" w:cs="Arial"/>
      <w:sz w:val="22"/>
      <w:lang w:val="de-DE" w:eastAsia="de-DE"/>
    </w:rPr>
  </w:style>
  <w:style w:type="character" w:customStyle="1" w:styleId="BezodstpwZnak">
    <w:name w:val="Bez odstępów Znak"/>
    <w:basedOn w:val="Domylnaczcionkaakapitu"/>
    <w:link w:val="Bezodstpw"/>
    <w:uiPriority w:val="1"/>
    <w:rsid w:val="009B7E25"/>
    <w:rPr>
      <w:rFonts w:ascii="Arial" w:hAnsi="Arial" w:cs="Arial"/>
      <w:sz w:val="22"/>
      <w:lang w:val="de-DE" w:eastAsia="de-DE"/>
    </w:rPr>
  </w:style>
  <w:style w:type="paragraph" w:customStyle="1" w:styleId="Nagwek10">
    <w:name w:val="Nagłówek1"/>
    <w:basedOn w:val="Normalny"/>
    <w:next w:val="Tekstpodstawowy"/>
    <w:rsid w:val="00B5390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765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rsid w:val="00D252F2"/>
    <w:rPr>
      <w:rFonts w:ascii="Helvetica" w:hAnsi="Helvetica"/>
      <w:sz w:val="24"/>
      <w:szCs w:val="24"/>
    </w:rPr>
  </w:style>
  <w:style w:type="paragraph" w:customStyle="1" w:styleId="normaltableau">
    <w:name w:val="normal_tableau"/>
    <w:basedOn w:val="Normalny"/>
    <w:rsid w:val="00AE3627"/>
    <w:pPr>
      <w:spacing w:before="120" w:after="120" w:line="240" w:lineRule="auto"/>
      <w:jc w:val="both"/>
    </w:pPr>
    <w:rPr>
      <w:rFonts w:ascii="Optima" w:eastAsia="Calibri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AE3627"/>
    <w:pPr>
      <w:spacing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3627"/>
    <w:rPr>
      <w:rFonts w:eastAsia="Calibri"/>
    </w:rPr>
  </w:style>
  <w:style w:type="paragraph" w:customStyle="1" w:styleId="Default">
    <w:name w:val="Default"/>
    <w:rsid w:val="00AE362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Odwoanieprzypisudolnego">
    <w:name w:val="footnote reference"/>
    <w:uiPriority w:val="99"/>
    <w:unhideWhenUsed/>
    <w:rsid w:val="00AE3627"/>
    <w:rPr>
      <w:vertAlign w:val="superscript"/>
    </w:rPr>
  </w:style>
  <w:style w:type="paragraph" w:customStyle="1" w:styleId="text">
    <w:name w:val="text"/>
    <w:basedOn w:val="Normalny"/>
    <w:rsid w:val="00AE3627"/>
    <w:pPr>
      <w:spacing w:before="100" w:beforeAutospacing="1" w:after="100" w:afterAutospacing="1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B0AAEE8-4574-475F-BBDE-1FEB21F0C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EA9EA-F551-41E1-BE6B-D374CD13AA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Katarzyna Krzyżykowska</cp:lastModifiedBy>
  <cp:revision>4</cp:revision>
  <cp:lastPrinted>2023-01-30T16:12:00Z</cp:lastPrinted>
  <dcterms:created xsi:type="dcterms:W3CDTF">2026-03-18T16:00:00Z</dcterms:created>
  <dcterms:modified xsi:type="dcterms:W3CDTF">2026-03-19T11:52:00Z</dcterms:modified>
</cp:coreProperties>
</file>